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FC64A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SHROWESBURY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986F50C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Wenlock Priory.</w:t>
      </w:r>
    </w:p>
    <w:p w14:paraId="4973CA57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6448B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079A4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of all entries into the temporalities of the monastery and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</w:p>
    <w:p w14:paraId="5DE746D8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offences against the Statute of Provisors.</w:t>
      </w:r>
    </w:p>
    <w:p w14:paraId="0C95A423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p.156)</w:t>
      </w:r>
    </w:p>
    <w:p w14:paraId="63C69A1F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137512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F1D43" w14:textId="77777777" w:rsidR="00782784" w:rsidRDefault="00782784" w:rsidP="00782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2012</w:t>
      </w:r>
    </w:p>
    <w:p w14:paraId="7F6C71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D2B10" w14:textId="77777777" w:rsidR="00782784" w:rsidRDefault="00782784" w:rsidP="009139A6">
      <w:r>
        <w:separator/>
      </w:r>
    </w:p>
  </w:endnote>
  <w:endnote w:type="continuationSeparator" w:id="0">
    <w:p w14:paraId="10DA7D32" w14:textId="77777777" w:rsidR="00782784" w:rsidRDefault="007827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B1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05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ADC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A92B" w14:textId="77777777" w:rsidR="00782784" w:rsidRDefault="00782784" w:rsidP="009139A6">
      <w:r>
        <w:separator/>
      </w:r>
    </w:p>
  </w:footnote>
  <w:footnote w:type="continuationSeparator" w:id="0">
    <w:p w14:paraId="52EF1CCF" w14:textId="77777777" w:rsidR="00782784" w:rsidRDefault="007827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CA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0B5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016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84"/>
    <w:rsid w:val="000666E0"/>
    <w:rsid w:val="002510B7"/>
    <w:rsid w:val="005C130B"/>
    <w:rsid w:val="0078278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C1BDD"/>
  <w15:chartTrackingRefBased/>
  <w15:docId w15:val="{0FDE912F-8DE9-4721-8331-0A85D690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2021-06-21T21:05:00Z</dcterms:created>
  <dcterms:modified xsi:type="dcterms:W3CDTF">2021-06-21T21:05:00Z</dcterms:modified>
</cp:coreProperties>
</file>